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572" w:rsidRDefault="00383572" w:rsidP="00383572">
      <w:pPr>
        <w:spacing w:after="0" w:line="2141" w:lineRule="exact"/>
        <w:rPr>
          <w:rFonts w:eastAsia="汉仪赵楷繁"/>
          <w:outline/>
          <w:color w:val="FF0000"/>
          <w:sz w:val="192"/>
        </w:rPr>
      </w:pPr>
      <w:r>
        <w:rPr>
          <w:rFonts w:eastAsia="汉仪赵楷繁" w:hint="eastAsia"/>
          <w:outline/>
          <w:color w:val="FF0000"/>
          <w:sz w:val="192"/>
        </w:rPr>
        <w:t>好雨知时节</w:t>
      </w:r>
    </w:p>
    <w:p w:rsidR="00383572" w:rsidRDefault="00383572" w:rsidP="00383572">
      <w:pPr>
        <w:spacing w:after="0" w:line="2141" w:lineRule="exact"/>
        <w:rPr>
          <w:rFonts w:eastAsia="汉仪赵楷繁"/>
          <w:outline/>
          <w:color w:val="FF0000"/>
          <w:sz w:val="192"/>
        </w:rPr>
      </w:pPr>
      <w:r>
        <w:rPr>
          <w:rFonts w:ascii="宋体" w:eastAsia="宋体" w:hAnsi="宋体" w:cs="宋体" w:hint="eastAsia"/>
          <w:outline/>
          <w:color w:val="FF0000"/>
          <w:sz w:val="192"/>
        </w:rPr>
        <w:t xml:space="preserve">　　　　　</w:t>
      </w:r>
    </w:p>
    <w:p w:rsidR="00383572" w:rsidRDefault="00383572" w:rsidP="00383572">
      <w:pPr>
        <w:spacing w:after="0" w:line="2141" w:lineRule="exact"/>
        <w:rPr>
          <w:rFonts w:eastAsia="汉仪赵楷繁"/>
          <w:outline/>
          <w:color w:val="FF0000"/>
          <w:sz w:val="192"/>
        </w:rPr>
      </w:pPr>
      <w:r>
        <w:rPr>
          <w:rFonts w:ascii="宋体" w:eastAsia="宋体" w:hAnsi="宋体" w:cs="宋体" w:hint="eastAsia"/>
          <w:outline/>
          <w:color w:val="FF0000"/>
          <w:sz w:val="192"/>
        </w:rPr>
        <w:t xml:space="preserve">　　　　　</w:t>
      </w:r>
    </w:p>
    <w:p w:rsidR="00383572" w:rsidRDefault="00383572" w:rsidP="00383572">
      <w:pPr>
        <w:spacing w:after="0" w:line="2141" w:lineRule="exact"/>
        <w:rPr>
          <w:rFonts w:eastAsia="汉仪赵楷繁"/>
          <w:outline/>
          <w:color w:val="FF0000"/>
          <w:sz w:val="192"/>
        </w:rPr>
      </w:pPr>
      <w:r>
        <w:rPr>
          <w:rFonts w:ascii="宋体" w:eastAsia="宋体" w:hAnsi="宋体" w:cs="宋体" w:hint="eastAsia"/>
          <w:outline/>
          <w:color w:val="FF0000"/>
          <w:sz w:val="192"/>
        </w:rPr>
        <w:t xml:space="preserve">　　　　　</w:t>
      </w:r>
    </w:p>
    <w:p w:rsidR="006F5479" w:rsidRPr="00383572" w:rsidRDefault="00383572" w:rsidP="00383572">
      <w:pPr>
        <w:spacing w:after="0" w:line="2141" w:lineRule="exact"/>
        <w:rPr>
          <w:rFonts w:eastAsia="汉仪赵楷繁"/>
          <w:outline/>
          <w:color w:val="FF0000"/>
          <w:sz w:val="192"/>
        </w:rPr>
      </w:pPr>
      <w:r>
        <w:rPr>
          <w:rFonts w:ascii="宋体" w:eastAsia="宋体" w:hAnsi="宋体" w:cs="宋体" w:hint="eastAsia"/>
          <w:outline/>
          <w:color w:val="FF0000"/>
          <w:sz w:val="192"/>
        </w:rPr>
        <w:t xml:space="preserve">　　　　　</w:t>
      </w:r>
    </w:p>
    <w:sectPr w:rsidR="006F5479" w:rsidRPr="00383572" w:rsidSect="00383572">
      <w:headerReference w:type="default" r:id="rId6"/>
      <w:pgSz w:w="11907" w:h="16839"/>
      <w:pgMar w:top="1995" w:right="600" w:bottom="1975" w:left="600" w:header="0" w:footer="0" w:gutter="0"/>
      <w:cols w:space="720"/>
      <w:docGrid w:type="snapToChars" w:linePitch="2144" w:charSpace="39350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BF4" w:rsidRDefault="005B7BF4">
      <w:pPr>
        <w:spacing w:after="0" w:line="240" w:lineRule="auto"/>
      </w:pPr>
      <w:r>
        <w:separator/>
      </w:r>
    </w:p>
  </w:endnote>
  <w:endnote w:type="continuationSeparator" w:id="0">
    <w:p w:rsidR="005B7BF4" w:rsidRDefault="005B7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汉仪赵楷繁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BF4" w:rsidRDefault="005B7BF4">
      <w:pPr>
        <w:spacing w:after="0" w:line="240" w:lineRule="auto"/>
      </w:pPr>
      <w:r>
        <w:separator/>
      </w:r>
    </w:p>
  </w:footnote>
  <w:footnote w:type="continuationSeparator" w:id="0">
    <w:p w:rsidR="005B7BF4" w:rsidRDefault="005B7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1DA" w:rsidRPr="00383572" w:rsidRDefault="00383572" w:rsidP="00383572">
    <w:pPr>
      <w:pStyle w:val="a3"/>
    </w:pPr>
    <w:r>
      <w:rPr>
        <w:noProof/>
      </w:rPr>
      <w:pict>
        <v:group id="_x0000_s1360" style="position:absolute;margin-left:0;margin-top:99.75pt;width:535.35pt;height:642.4pt;z-index:251701248" coordorigin="600,1995" coordsize="10707,12848">
          <v:rect id="_x0000_s1350" style="position:absolute;left:600;top:1995;width:10707;height:12848" filled="f" strokeweight="1pt"/>
          <v:line id="_x0000_s1351" style="position:absolute" from="600,4136" to="11307,4136" strokeweight="1pt"/>
          <v:line id="_x0000_s1352" style="position:absolute" from="600,6278" to="11307,6278" strokeweight="1pt"/>
          <v:line id="_x0000_s1353" style="position:absolute" from="600,8419" to="11307,8419" strokeweight="1pt"/>
          <v:line id="_x0000_s1354" style="position:absolute" from="600,10561" to="11307,10561" strokeweight="1pt"/>
          <v:line id="_x0000_s1355" style="position:absolute" from="600,12702" to="11307,12702" strokeweight="1pt"/>
          <v:line id="_x0000_s1356" style="position:absolute" from="2741,1995" to="2741,14843" strokeweight="1pt"/>
          <v:line id="_x0000_s1357" style="position:absolute" from="4883,1995" to="4883,14843" strokeweight="1pt"/>
          <v:line id="_x0000_s1358" style="position:absolute" from="7024,1995" to="7024,14843" strokeweight="1pt"/>
          <v:line id="_x0000_s1359" style="position:absolute" from="9166,1995" to="9166,14843" strokeweight="1pt"/>
        </v:group>
      </w:pict>
    </w:r>
    <w:r>
      <w:rPr>
        <w:noProof/>
      </w:rPr>
      <w:pict>
        <v:group id="_x0000_s1349" style="position:absolute;margin-left:0;margin-top:99.75pt;width:535.35pt;height:642.4pt;z-index:251689984" coordorigin="600,1995" coordsize="10707,12848">
          <v:line id="_x0000_s1318" style="position:absolute" from="600,3066" to="11307,3066" strokeweight=".5pt">
            <v:stroke dashstyle="dash"/>
          </v:line>
          <v:line id="_x0000_s1319" style="position:absolute" from="600,5207" to="11307,5207" strokeweight=".5pt">
            <v:stroke dashstyle="dash"/>
          </v:line>
          <v:line id="_x0000_s1320" style="position:absolute" from="600,7348" to="11307,7348" strokeweight=".5pt">
            <v:stroke dashstyle="dash"/>
          </v:line>
          <v:line id="_x0000_s1321" style="position:absolute" from="600,9490" to="11307,9490" strokeweight=".5pt">
            <v:stroke dashstyle="dash"/>
          </v:line>
          <v:line id="_x0000_s1322" style="position:absolute" from="600,11631" to="11307,11631" strokeweight=".5pt">
            <v:stroke dashstyle="dash"/>
          </v:line>
          <v:line id="_x0000_s1323" style="position:absolute" from="600,13773" to="11307,13773" strokeweight=".5pt">
            <v:stroke dashstyle="dash"/>
          </v:line>
          <v:line id="_x0000_s1324" style="position:absolute" from="1671,1995" to="1671,14843" strokeweight=".5pt">
            <v:stroke dashstyle="dash"/>
          </v:line>
          <v:line id="_x0000_s1325" style="position:absolute" from="3812,1995" to="3812,14843" strokeweight=".5pt">
            <v:stroke dashstyle="dash"/>
          </v:line>
          <v:line id="_x0000_s1326" style="position:absolute" from="5953,1995" to="5953,14843" strokeweight=".5pt">
            <v:stroke dashstyle="dash"/>
          </v:line>
          <v:line id="_x0000_s1327" style="position:absolute" from="8095,1995" to="8095,14843" strokeweight=".5pt">
            <v:stroke dashstyle="dash"/>
          </v:line>
          <v:line id="_x0000_s1328" style="position:absolute" from="10236,1995" to="10236,14843" strokeweight=".5pt">
            <v:stroke dashstyle="dash"/>
          </v:line>
          <v:line id="_x0000_s1329" style="position:absolute" from="9166,1995" to="11307,4136" strokeweight=".5pt">
            <v:stroke dashstyle="dash"/>
          </v:line>
          <v:line id="_x0000_s1330" style="position:absolute;flip:y" from="600,1995" to="2741,4136" strokeweight=".5pt">
            <v:stroke dashstyle="dash"/>
          </v:line>
          <v:line id="_x0000_s1331" style="position:absolute" from="7024,1995" to="11307,6278" strokeweight=".5pt">
            <v:stroke dashstyle="dash"/>
          </v:line>
          <v:line id="_x0000_s1332" style="position:absolute;flip:y" from="600,1995" to="4883,6278" strokeweight=".5pt">
            <v:stroke dashstyle="dash"/>
          </v:line>
          <v:line id="_x0000_s1333" style="position:absolute" from="4883,1995" to="11307,8419" strokeweight=".5pt">
            <v:stroke dashstyle="dash"/>
          </v:line>
          <v:line id="_x0000_s1334" style="position:absolute;flip:y" from="600,1995" to="7024,8419" strokeweight=".5pt">
            <v:stroke dashstyle="dash"/>
          </v:line>
          <v:line id="_x0000_s1335" style="position:absolute" from="2741,1995" to="11307,10561" strokeweight=".5pt">
            <v:stroke dashstyle="dash"/>
          </v:line>
          <v:line id="_x0000_s1336" style="position:absolute;flip:y" from="600,1995" to="9166,10561" strokeweight=".5pt">
            <v:stroke dashstyle="dash"/>
          </v:line>
          <v:line id="_x0000_s1337" style="position:absolute" from="600,1995" to="11307,12702" strokeweight=".5pt">
            <v:stroke dashstyle="dash"/>
          </v:line>
          <v:line id="_x0000_s1338" style="position:absolute;flip:y" from="600,1995" to="11307,12702" strokeweight=".5pt">
            <v:stroke dashstyle="dash"/>
          </v:line>
          <v:line id="_x0000_s1339" style="position:absolute" from="600,4136" to="11307,14843" strokeweight=".5pt">
            <v:stroke dashstyle="dash"/>
          </v:line>
          <v:line id="_x0000_s1340" style="position:absolute;flip:y" from="600,4136" to="11307,14843" strokeweight=".5pt">
            <v:stroke dashstyle="dash"/>
          </v:line>
          <v:line id="_x0000_s1341" style="position:absolute" from="600,6278" to="9166,14843" strokeweight=".5pt">
            <v:stroke dashstyle="dash"/>
          </v:line>
          <v:line id="_x0000_s1342" style="position:absolute;flip:y" from="2741,6278" to="11307,14843" strokeweight=".5pt">
            <v:stroke dashstyle="dash"/>
          </v:line>
          <v:line id="_x0000_s1343" style="position:absolute" from="600,8419" to="7024,14843" strokeweight=".5pt">
            <v:stroke dashstyle="dash"/>
          </v:line>
          <v:line id="_x0000_s1344" style="position:absolute;flip:y" from="4883,8419" to="11307,14843" strokeweight=".5pt">
            <v:stroke dashstyle="dash"/>
          </v:line>
          <v:line id="_x0000_s1345" style="position:absolute" from="600,10561" to="4883,14843" strokeweight=".5pt">
            <v:stroke dashstyle="dash"/>
          </v:line>
          <v:line id="_x0000_s1346" style="position:absolute;flip:y" from="7024,10561" to="11307,14843" strokeweight=".5pt">
            <v:stroke dashstyle="dash"/>
          </v:line>
          <v:line id="_x0000_s1347" style="position:absolute" from="600,12702" to="2741,14843" strokeweight=".5pt">
            <v:stroke dashstyle="dash"/>
          </v:line>
          <v:line id="_x0000_s1348" style="position:absolute;flip:y" from="9166,12702" to="11307,14843" strokeweight=".5pt">
            <v:stroke dashstyle="dash"/>
          </v:line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attachedTemplate r:id="rId1"/>
  <w:documentProtection w:edit="readOnly" w:enforcement="1" w:cryptProviderType="rsaFull" w:cryptAlgorithmClass="hash" w:cryptAlgorithmType="typeAny" w:cryptAlgorithmSid="4" w:cryptSpinCount="50000" w:hash="V18gLb/4BA3rv5UPVHnSy58YRT0=" w:salt="Ap1Eayi5M9HDGlJ7KS9d+g=="/>
  <w:defaultTabStop w:val="720"/>
  <w:drawingGridHorizontalSpacing w:val="2141"/>
  <w:drawingGridVerticalSpacing w:val="1072"/>
  <w:displayVertic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alligraphyBook" w:val="CharacterColor=255;CharacterOutline=1;FontName=汉仪赵楷繁;GridLineColor=0;GridBorderLineWeight=1;GridInsideLineStyle=4;ColCount=5;RowCount=6;Repeat=0;PageOrientation=0;GridStyle=0;TextDirection=0;MaxCharNumber=100;Text=好雨知时节;DocumentVersion=100;"/>
  </w:docVars>
  <w:rsids>
    <w:rsidRoot w:val="00383572"/>
    <w:rsid w:val="0013337B"/>
    <w:rsid w:val="0017698E"/>
    <w:rsid w:val="00383572"/>
    <w:rsid w:val="005B7BF4"/>
    <w:rsid w:val="006041C8"/>
    <w:rsid w:val="006B0154"/>
    <w:rsid w:val="006F5479"/>
    <w:rsid w:val="009201DA"/>
    <w:rsid w:val="00A6314A"/>
    <w:rsid w:val="00F26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1" w:count="267">
    <w:lsdException w:name="Normal" w:semiHidden="0" w:uiPriority="0"/>
    <w:lsdException w:name="heading 1" w:semiHidden="0" w:uiPriority="9"/>
    <w:lsdException w:name="heading 2" w:semiHidden="0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/>
    <w:lsdException w:name="Default Paragraph Font" w:uiPriority="1"/>
    <w:lsdException w:name="Subtitle" w:semiHidden="0" w:uiPriority="11"/>
    <w:lsdException w:name="Strong" w:semiHidden="0" w:uiPriority="22"/>
    <w:lsdException w:name="Emphasis" w:semiHidden="0" w:uiPriority="20"/>
    <w:lsdException w:name="Table Grid" w:semiHidden="0" w:uiPriority="59"/>
    <w:lsdException w:name="No Spacing" w:semiHidden="0" w:uiPriority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/>
    <w:lsdException w:name="Quote" w:semiHidden="0" w:uiPriority="29"/>
    <w:lsdException w:name="Intense Quote" w:semiHidden="0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semiHidden="0" w:uiPriority="21"/>
    <w:lsdException w:name="Subtle Reference" w:semiHidden="0" w:uiPriority="31"/>
    <w:lsdException w:name="Intense Reference" w:semiHidden="0" w:uiPriority="32"/>
    <w:lsdException w:name="Book Title" w:semiHidden="0" w:uiPriority="33"/>
    <w:lsdException w:name="Bibliography" w:uiPriority="37"/>
    <w:lsdException w:name="TOC Heading" w:uiPriority="39" w:unhideWhenUsed="1"/>
  </w:latentStyles>
  <w:style w:type="paragraph" w:default="1" w:styleId="a">
    <w:name w:val="Normal"/>
    <w:qFormat/>
    <w:rsid w:val="00F26F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31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semiHidden/>
    <w:rsid w:val="00A6314A"/>
  </w:style>
  <w:style w:type="paragraph" w:styleId="a4">
    <w:name w:val="footer"/>
    <w:basedOn w:val="a"/>
    <w:link w:val="Char0"/>
    <w:uiPriority w:val="99"/>
    <w:semiHidden/>
    <w:unhideWhenUsed/>
    <w:rsid w:val="00A631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semiHidden/>
    <w:rsid w:val="00A631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Office12\CLGR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CLGRTEMP.DOTX</Template>
  <TotalTime>32</TotalTime>
  <Pages>1</Pages>
  <Words>4</Words>
  <Characters>26</Characters>
  <Application>Microsoft Office Word</Application>
  <DocSecurity>8</DocSecurity>
  <Lines>1</Lines>
  <Paragraphs>1</Paragraphs>
  <ScaleCrop>false</ScaleCrop>
  <Company>Microsoft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段利文</dc:creator>
  <cp:lastModifiedBy>段利文</cp:lastModifiedBy>
  <cp:revision>1</cp:revision>
  <dcterms:created xsi:type="dcterms:W3CDTF">2010-04-19T12:02:00Z</dcterms:created>
  <dcterms:modified xsi:type="dcterms:W3CDTF">2010-04-19T12:41:00Z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ype">
    <vt:lpwstr>Microsoft Calligraphy</vt:lpwstr>
  </property>
</Properties>
</file>